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2a6ee3d" w14:textId="2a6ee3d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="00F81A03" w:rsidP="004F3811" w:rsidRDefault="00F81A03">
      <w:pPr>
        <w:rPr>
          <w:rFonts w:cs="Arial"/>
        </w:rPr>
      </w:pPr>
    </w:p>
    <w:p w:rsidRPr="00BE62FB" w:rsidR="00F81A03" w:rsidP="004F3811" w:rsidRDefault="00F81A03">
      <w:pPr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2D2F64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2D2F64">
        <w:rPr>
          <w:rFonts w:cs="Arial"/>
        </w:rPr>
        <w:t xml:space="preserve">rujna </w:t>
      </w:r>
      <w:r w:rsidR="00CE714D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F81A03" w:rsidR="00F81A03" w:rsidP="00F81A03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F81A03" w:rsidP="00F81A03" w:rsidRDefault="00F81A03">
      <w:pPr>
        <w:jc w:val="center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ISTRA SPORT d.o.o., OIB: 87118684819, MBS: 040331646, Pula, </w:t>
      </w:r>
    </w:p>
    <w:p w:rsidRPr="002D2F64" w:rsidR="00F81A03" w:rsidP="00F81A03" w:rsidRDefault="00F81A03">
      <w:pPr>
        <w:jc w:val="center"/>
        <w:rPr>
          <w:rFonts w:cs="Arial"/>
        </w:rPr>
      </w:pPr>
      <w:r>
        <w:rPr>
          <w:sz w:val="23"/>
          <w:szCs w:val="23"/>
        </w:rPr>
        <w:t>Ulica Marsovog polja - Via campo Marzio 8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2D2F64">
        <w:rPr>
          <w:rFonts w:cs="Arial"/>
        </w:rPr>
        <w:t>9,30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F81A03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D2F64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2D2F64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2D2F64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2D2F64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2D2F64">
        <w:rPr>
          <w:rFonts w:cs="Arial"/>
        </w:rPr>
        <w:t xml:space="preserve">srpnja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2D2F64">
        <w:rPr>
          <w:rFonts w:cs="Arial"/>
        </w:rPr>
        <w:t>5</w:t>
      </w:r>
      <w:r w:rsidRPr="00BE62FB">
        <w:rPr>
          <w:rFonts w:cs="Arial"/>
        </w:rPr>
        <w:t xml:space="preserve">. prema kojemu na dan </w:t>
      </w:r>
      <w:r w:rsidR="002D2F64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2D2F64">
        <w:rPr>
          <w:rFonts w:cs="Arial"/>
        </w:rPr>
        <w:t xml:space="preserve">srpnja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2D2F64">
        <w:rPr>
          <w:rFonts w:cs="Arial"/>
        </w:rPr>
        <w:t>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2D2F64">
        <w:rPr>
          <w:rFonts w:cs="Arial"/>
        </w:rPr>
        <w:t>8.391,97</w:t>
      </w:r>
      <w:r w:rsidR="00EC24E8">
        <w:rPr>
          <w:rFonts w:cs="Arial"/>
        </w:rPr>
        <w:t xml:space="preserve"> EUR. Na današnji dan blokada iznosi </w:t>
      </w:r>
      <w:r w:rsidR="00D128C5">
        <w:rPr>
          <w:rFonts w:cs="Arial"/>
        </w:rPr>
        <w:t>8.266,86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F81A03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F81A03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1B08BB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2D2F64" w:rsidP="002D2F64" w:rsidRDefault="002D2F64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St-266/2025-14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2D2F64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St-266/2025-14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C07CE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08B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D2F6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128C5"/>
    <w:rsid w:val="00DF0331"/>
    <w:rsid w:val="00E3781E"/>
    <w:rsid w:val="00E51C1E"/>
    <w:rsid w:val="00EC24E8"/>
    <w:rsid w:val="00F54B6C"/>
    <w:rsid w:val="00F7305D"/>
    <w:rsid w:val="00F81A03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F81A03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F81A0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F81A03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1B08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08B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08B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08B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08B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rujna 2025.</izvorni_sadrzaj>
    <derivirana_varijabla naziv="DomainObject.StvarniPocetakDatum_1">16. rujna 2025.</derivirana_varijabla>
  </DomainObject.StvarniPocetakDatum>
  <DomainObject.StvarniZavrsetakDatum>
    <izvorni_sadrzaj>16. rujna 2025.</izvorni_sadrzaj>
    <derivirana_varijabla naziv="DomainObject.StvarniZavrsetakDatum_1">16. rujna 2025.</derivirana_varijabla>
  </DomainObject.StvarniZavrsetakDatum>
  <DomainObject.PlaniraniZavrsetakDatum>
    <izvorni_sadrzaj>16. rujna 2025.</izvorni_sadrzaj>
    <derivirana_varijabla naziv="DomainObject.PlaniraniZavrsetakDatum_1">16. rujna 2025.</derivirana_varijabla>
  </DomainObject.PlaniraniZavrsetakDatum>
  <DomainObject.PlaniraniPocetakDatum>
    <izvorni_sadrzaj>16. rujna 2025.</izvorni_sadrzaj>
    <derivirana_varijabla naziv="DomainObject.PlaniraniPocetakDatum_1">16. rujna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rujna 2025.</izvorni_sadrzaj>
    <derivirana_varijabla naziv="DomainObject.Zapisnik.DatumKreiranja_1">16.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St-266/2025-14</izvorni_sadrzaj>
    <derivirana_varijabla naziv="DomainObject.Zapisnik.Oznaka_1">St-266/2025-14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srpnja 2025.</izvorni_sadrzaj>
    <derivirana_varijabla naziv="DomainObject.Predmet.DatumIzradeOptuznogAkta_1">11. srpnja 2025.</derivirana_varijabla>
  </DomainObject.Predmet.DatumIzradeOptuznogAkta>
  <DomainObject.Predmet.DatumIzradeOptuznogAktaFormated>
    <izvorni_sadrzaj>11.7.2025.</izvorni_sadrzaj>
    <derivirana_varijabla naziv="DomainObject.Predmet.DatumIzradeOptuznogAktaFormated_1">11.7.2025.</derivirana_varijabla>
  </DomainObject.Predmet.DatumIzradeOptuznogAktaFormated>
  <DomainObject.Predmet.DatumOsnivanja>
    <izvorni_sadrzaj>11. srpnja 2025.</izvorni_sadrzaj>
    <derivirana_varijabla naziv="DomainObject.Predmet.DatumOsnivanja_1">11.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srpnja 2025.</izvorni_sadrzaj>
    <derivirana_varijabla naziv="DomainObject.Predmet.DatumPrimitkaOptuznogAkta_1">11.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St-266/2025</izvorni_sadrzaj>
    <derivirana_varijabla naziv="DomainObject.Predmet.OznakaBroj_1">St-266/2025</derivirana_varijabla>
  </DomainObject.Predmet.OznakaBroj>
  <DomainObject.Predmet.OznakaBrojOptuznogAkta>
    <izvorni_sadrzaj>04-06-25-2831</izvorni_sadrzaj>
    <derivirana_varijabla naziv="DomainObject.Predmet.OznakaBrojOptuznogAkta_1">04-06-25-2831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SPORT d.o.o., PULA zastupanog po punomoćniku Milenko Broskvar</izvorni_sadrzaj>
    <derivirana_varijabla naziv="DomainObject.Predmet.ProtustrankaFormated_1">  ISTRA SPORT d.o.o., PULA zastupanog po punomoćniku Milenko Broskvar</derivirana_varijabla>
  </DomainObject.Predmet.ProtustrankaFormated>
  <DomainObject.Predmet.ProtustrankaFormatedOIB>
    <izvorni_sadrzaj>  ISTRA SPORT d.o.o., PULA, OIB 87118684819 zastupanog po punomoćniku Milenko Broskvar</izvorni_sadrzaj>
    <derivirana_varijabla naziv="DomainObject.Predmet.ProtustrankaFormatedOIB_1">  ISTRA SPORT d.o.o., PULA, OIB 87118684819 zastupanog po punomoćniku Milenko Broskvar</derivirana_varijabla>
  </DomainObject.Predmet.ProtustrankaFormatedOIB>
  <DomainObject.Predmet.ProtustrankaFormatedWithAdress>
    <izvorni_sadrzaj> ISTRA SPORT d.o.o., PULA, Ulica Marsovog polja - Via campo Marzio 8, 52100 Pula zastupanog po punomoćniku Milenko Broskvar</izvorni_sadrzaj>
    <derivirana_varijabla naziv="DomainObject.Predmet.ProtustrankaFormatedWithAdress_1"> ISTRA SPORT d.o.o., PULA, Ulica Marsovog polja - Via campo Marzio 8, 52100 Pula zastupanog po punomoćniku Milenko Broskvar</derivirana_varijabla>
  </DomainObject.Predmet.ProtustrankaFormatedWithAdress>
  <DomainObject.Predmet.ProtustrankaFormatedWithAdressOIB>
    <izvorni_sadrzaj> ISTRA SPORT d.o.o., PULA, OIB 87118684819, Ulica Marsovog polja - Via campo Marzio 8, 52100 Pula zastupanog po punomoćniku Milenko Broskvar</izvorni_sadrzaj>
    <derivirana_varijabla naziv="DomainObject.Predmet.ProtustrankaFormatedWithAdressOIB_1"> ISTRA SPORT d.o.o., PULA, OIB 87118684819, Ulica Marsovog polja - Via campo Marzio 8, 52100 Pula zastupanog po punomoćniku Milenko Broskvar</derivirana_varijabla>
  </DomainObject.Predmet.ProtustrankaFormatedWithAdressOIB>
  <DomainObject.Predmet.ProtustrankaWithAdress>
    <izvorni_sadrzaj>ISTRA SPORT d.o.o., PULA Ulica Marsovog polja - Via campo Marzio 8, 52100 Pula</izvorni_sadrzaj>
    <derivirana_varijabla naziv="DomainObject.Predmet.ProtustrankaWithAdress_1">ISTRA SPORT d.o.o., PULA Ulica Marsovog polja - Via campo Marzio 8, 52100 Pula</derivirana_varijabla>
  </DomainObject.Predmet.ProtustrankaWithAdress>
  <DomainObject.Predmet.ProtustrankaWithAdressOIB>
    <izvorni_sadrzaj>ISTRA SPORT d.o.o., PULA, OIB 87118684819, Ulica Marsovog polja - Via campo Marzio 8, 52100 Pula</izvorni_sadrzaj>
    <derivirana_varijabla naziv="DomainObject.Predmet.ProtustrankaWithAdressOIB_1">ISTRA SPORT d.o.o., PULA, OIB 87118684819, Ulica Marsovog polja - Via campo Marzio 8, 52100 Pula</derivirana_varijabla>
  </DomainObject.Predmet.ProtustrankaWithAdressOIB>
  <DomainObject.Predmet.ProtustrankaNazivFormated>
    <izvorni_sadrzaj>ISTRA SPORT d.o.o., PULA</izvorni_sadrzaj>
    <derivirana_varijabla naziv="DomainObject.Predmet.ProtustrankaNazivFormated_1">ISTRA SPORT d.o.o., PULA</derivirana_varijabla>
  </DomainObject.Predmet.ProtustrankaNazivFormated>
  <DomainObject.Predmet.ProtustrankaNazivFormatedOIB>
    <izvorni_sadrzaj>ISTRA SPORT d.o.o., PULA, OIB 87118684819</izvorni_sadrzaj>
    <derivirana_varijabla naziv="DomainObject.Predmet.ProtustrankaNazivFormatedOIB_1">ISTRA SPORT d.o.o., PULA, OIB 87118684819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8391.97</izvorni_sadrzaj>
    <derivirana_varijabla naziv="DomainObject.Predmet.TrenutnaVrijednost_1">8391.97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ISTRA SPORT d.o.o., PULA zastupanog po punomoćniku Milenko Broskvar</item>
    </izvorni_sadrzaj>
    <derivirana_varijabla naziv="DomainObject.Predmet.ProtuStrankaListFormated_1">
      <item>ISTRA SPORT d.o.o., PULA zastupanog po punomoćniku Milenko Broskvar</item>
    </derivirana_varijabla>
  </DomainObject.Predmet.ProtuStrankaListFormated>
  <DomainObject.Predmet.ProtuStrankaListFormatedOIB>
    <izvorni_sadrzaj>
      <item>ISTRA SPORT d.o.o., PULA, OIB 87118684819 zastupanog po punomoćniku Milenko Broskvar</item>
    </izvorni_sadrzaj>
    <derivirana_varijabla naziv="DomainObject.Predmet.ProtuStrankaListFormatedOIB_1">
      <item>ISTRA SPORT d.o.o., PULA, OIB 87118684819 zastupanog po punomoćniku Milenko Broskvar</item>
    </derivirana_varijabla>
  </DomainObject.Predmet.ProtuStrankaListFormatedOIB>
  <DomainObject.Predmet.ProtuStrankaListFormatedWithAdress>
    <izvorni_sadrzaj>
      <item>ISTRA SPORT d.o.o., PULA, Ulica Marsovog polja - Via campo Marzio 8, 52100 Pula zastupanog po punomoćniku Milenko Broskvar</item>
    </izvorni_sadrzaj>
    <derivirana_varijabla naziv="DomainObject.Predmet.ProtuStrankaListFormatedWithAdress_1">
      <item>ISTRA SPORT d.o.o., PULA, Ulica Marsovog polja - Via campo Marzio 8, 52100 Pula zastupanog po punomoćniku Milenko Broskvar</item>
    </derivirana_varijabla>
  </DomainObject.Predmet.ProtuStrankaListFormatedWithAdress>
  <DomainObject.Predmet.ProtuStrankaListFormatedWithAdressOIB>
    <izvorni_sadrzaj>
      <item>ISTRA SPORT d.o.o., PULA, OIB 87118684819, Ulica Marsovog polja - Via campo Marzio 8, 52100 Pula zastupanog po punomoćniku Milenko Broskvar</item>
    </izvorni_sadrzaj>
    <derivirana_varijabla naziv="DomainObject.Predmet.ProtuStrankaListFormatedWithAdressOIB_1">
      <item>ISTRA SPORT d.o.o., PULA, OIB 87118684819, Ulica Marsovog polja - Via campo Marzio 8, 52100 Pula zastupanog po punomoćniku Milenko Broskvar</item>
    </derivirana_varijabla>
  </DomainObject.Predmet.ProtuStrankaListFormatedWithAdressOIB>
  <DomainObject.Predmet.ProtuStrankaListNazivFormated>
    <izvorni_sadrzaj>
      <item>ISTRA SPORT d.o.o., PULA</item>
    </izvorni_sadrzaj>
    <derivirana_varijabla naziv="DomainObject.Predmet.ProtuStrankaListNazivFormated_1">
      <item>ISTRA SPORT d.o.o., PULA</item>
    </derivirana_varijabla>
  </DomainObject.Predmet.ProtuStrankaListNazivFormated>
  <DomainObject.Predmet.ProtuStrankaListNazivFormatedOIB>
    <izvorni_sadrzaj>
      <item>ISTRA SPORT d.o.o., PULA, OIB 87118684819</item>
    </izvorni_sadrzaj>
    <derivirana_varijabla naziv="DomainObject.Predmet.ProtuStrankaListNazivFormatedOIB_1">
      <item>ISTRA SPORT d.o.o., PULA, OIB 87118684819</item>
    </derivirana_varijabla>
  </DomainObject.Predmet.ProtuStrankaListNazivFormatedOIB>
  <DomainObject.Predmet.OstaliListFormated>
    <izvorni_sadrzaj>
      <item>Milenko Broskvar punomoćnik sudionika u postupku ISTRA SPORT d.o.o., PULA</item>
    </izvorni_sadrzaj>
    <derivirana_varijabla naziv="DomainObject.Predmet.OstaliListFormated_1">
      <item>Milenko Broskvar punomoćnik sudionika u postupku ISTRA SPORT d.o.o., PULA</item>
    </derivirana_varijabla>
  </DomainObject.Predmet.OstaliListFormated>
  <DomainObject.Predmet.OstaliListFormatedOIB>
    <izvorni_sadrzaj>
      <item>Milenko Broskvar, OIB 03601378508 punomoćnik sudionika u postupku ISTRA SPORT d.o.o., PULA</item>
    </izvorni_sadrzaj>
    <derivirana_varijabla naziv="DomainObject.Predmet.OstaliListFormatedOIB_1">
      <item>Milenko Broskvar, OIB 03601378508 punomoćnik sudionika u postupku ISTRA SPORT d.o.o., PULA</item>
    </derivirana_varijabla>
  </DomainObject.Predmet.OstaliListFormatedOIB>
  <DomainObject.Predmet.OstaliListFormatedWithAdress>
    <izvorni_sadrzaj>
      <item>Milenko Broskvar, Prhati 5, 52207 Barban punomoćnik sudionika u postupku ISTRA SPORT d.o.o., PULA</item>
    </izvorni_sadrzaj>
    <derivirana_varijabla naziv="DomainObject.Predmet.OstaliListFormatedWithAdress_1">
      <item>Milenko Broskvar, Prhati 5, 52207 Barban punomoćnik sudionika u postupku ISTRA SPORT d.o.o., PULA</item>
    </derivirana_varijabla>
  </DomainObject.Predmet.OstaliListFormatedWithAdress>
  <DomainObject.Predmet.OstaliListFormatedWithAdressOIB>
    <izvorni_sadrzaj>
      <item>Milenko Broskvar, OIB 03601378508, Prhati 5, 52207 Barban punomoćnik sudionika u postupku ISTRA SPORT d.o.o., PULA</item>
    </izvorni_sadrzaj>
    <derivirana_varijabla naziv="DomainObject.Predmet.OstaliListFormatedWithAdressOIB_1">
      <item>Milenko Broskvar, OIB 03601378508, Prhati 5, 52207 Barban punomoćnik sudionika u postupku ISTRA SPORT d.o.o., PULA</item>
    </derivirana_varijabla>
  </DomainObject.Predmet.OstaliListFormatedWithAdressOIB>
  <DomainObject.Predmet.OstaliListNazivFormated>
    <izvorni_sadrzaj>
      <item>Milenko Broskvar</item>
    </izvorni_sadrzaj>
    <derivirana_varijabla naziv="DomainObject.Predmet.OstaliListNazivFormated_1">
      <item>Milenko Broskvar</item>
    </derivirana_varijabla>
  </DomainObject.Predmet.OstaliListNazivFormated>
  <DomainObject.Predmet.OstaliListNazivFormatedOIB>
    <izvorni_sadrzaj>
      <item>Milenko Broskvar, OIB 03601378508</item>
    </izvorni_sadrzaj>
    <derivirana_varijabla naziv="DomainObject.Predmet.OstaliListNazivFormatedOIB_1">
      <item>Milenko Broskvar, OIB 03601378508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rujna 2025.</izvorni_sadrzaj>
    <derivirana_varijabla naziv="DomainObject.Datum_1">16. rujna 2025.</derivirana_varijabla>
  </DomainObject.Datum>
  <DomainObject.PoslovniBrojDokumenta>
    <izvorni_sadrzaj>St-266/2025-14</izvorni_sadrzaj>
    <derivirana_varijabla naziv="DomainObject.PoslovniBrojDokumenta_1">St-266/2025-14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ISTRA SPORT d.o.o., PULA</izvorni_sadrzaj>
    <derivirana_varijabla naziv="DomainObject.Predmet.ProtustrankaIDrugi_1">ISTRA SPORT d.o.o.,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ISTRA SPORT d.o.o., PULA, OIB 87118684819, Ulica Marsovog polja - Via campo Marzio 8, 52100 Pula</izvorni_sadrzaj>
    <derivirana_varijabla naziv="DomainObject.Predmet.ProtustrankaIDrugiAdressOIB_1">ISTRA SPORT d.o.o., PULA, OIB 87118684819, Ulica Marsovog polja - Via campo Marzio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SPORT d.o.o., PULA</item>
      <item>Financijska agencija (FINA)</item>
      <item>Milenko Broskvar</item>
    </izvorni_sadrzaj>
    <derivirana_varijabla naziv="DomainObject.Predmet.SudioniciListNaziv_1">
      <item>ISTRA SPORT d.o.o., PULA</item>
      <item>Financijska agencija (FINA)</item>
      <item>Milenko Broskvar</item>
    </derivirana_varijabla>
  </DomainObject.Predmet.SudioniciListNaziv>
  <DomainObject.Predmet.SudioniciListAdressOIB>
    <izvorni_sadrzaj>
      <item>ISTRA SPORT d.o.o., PULA, OIB 87118684819, Ulica Marsovog polja - Via campo Marzio 8,52100 Pula</item>
      <item>Financijska agencija (FINA), OIB 85821130368, Ulica grada Vukovara 70,10000 Zagreb</item>
      <item>Milenko Broskvar, OIB 03601378508, Prhati 5,52207 Barban</item>
    </izvorni_sadrzaj>
    <derivirana_varijabla naziv="DomainObject.Predmet.SudioniciListAdressOIB_1">
      <item>ISTRA SPORT d.o.o., PULA, OIB 87118684819, Ulica Marsovog polja - Via campo Marzio 8,52100 Pula</item>
      <item>Financijska agencija (FINA), OIB 85821130368, Ulica grada Vukovara 70,10000 Zagreb</item>
      <item>Milenko Broskvar, OIB 03601378508, Prhati 5,52207 Barban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87118684819</item>
      <item>, OIB 85821130368</item>
      <item>, OIB 03601378508</item>
    </izvorni_sadrzaj>
    <derivirana_varijabla naziv="DomainObject.Predmet.SudioniciListNazivOIB_1">
      <item>, OIB 87118684819</item>
      <item>, OIB 85821130368</item>
      <item>, OIB 03601378508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srpnja 2025.</izvorni_sadrzaj>
    <derivirana_varijabla naziv="DomainObject.Predmet.DatumPocetkaProcesa_1">11.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A316CE-7E84-4708-9DD8-C462EFD991D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265</properties:Words>
  <properties:Characters>1447</properties:Characters>
  <properties:Lines>59</properties:Lines>
  <properties:Paragraphs>24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1774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2025-09-15T06:36:00Z</dcterms:created>
  <dc:creator>epincin</dc:creator>
  <cp:lastModifiedBy>Sanja Prodan</cp:lastModifiedBy>
  <cp:lastPrinted>2025-09-16T07:36:00Z</cp:lastPrinted>
  <dcterms:modified xmlns:xsi="http://www.w3.org/2001/XMLSchema-instance" xsi:type="dcterms:W3CDTF">2025-09-16T08:31:00Z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St-266/2025-14 / Zapisnik - Ročište radi rasprave o uvjetima za otvaranje steč. post. (St-266-2025-14 istra sport 9,30.docx)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